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ac83f5" w14:textId="1ac83f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="008A08CE" w:rsidP="004F3811" w:rsidRDefault="008A08CE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A0898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8A0898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807A7D">
        <w:rPr>
          <w:rFonts w:cs="Arial"/>
        </w:rPr>
        <w:t>2</w:t>
      </w:r>
      <w:r w:rsidR="008A0898">
        <w:rPr>
          <w:rFonts w:cs="Arial"/>
        </w:rPr>
        <w:t>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A0898">
      <w:pPr>
        <w:jc w:val="center"/>
        <w:rPr>
          <w:rFonts w:cs="Arial"/>
          <w:b/>
        </w:rPr>
      </w:pPr>
      <w:r w:rsidRPr="008A0898">
        <w:rPr>
          <w:rFonts w:cs="Arial"/>
          <w:b/>
        </w:rPr>
        <w:t>ABUEVE d.o.o., OIB 47047965769, MBS 081030053, Karigador, Kras 69c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="004F3811" w:rsidP="004F3811" w:rsidRDefault="004F3811">
      <w:pPr>
        <w:jc w:val="both"/>
        <w:rPr>
          <w:rFonts w:cs="Arial"/>
        </w:rPr>
      </w:pPr>
    </w:p>
    <w:p w:rsidR="008A08CE" w:rsidP="004F3811" w:rsidRDefault="008A08CE">
      <w:pPr>
        <w:jc w:val="both"/>
        <w:rPr>
          <w:rFonts w:cs="Arial"/>
        </w:rPr>
      </w:pPr>
    </w:p>
    <w:p w:rsidRPr="00BE62FB" w:rsidR="008A08CE" w:rsidP="004F3811" w:rsidRDefault="008A08CE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9454B">
        <w:rPr>
          <w:rFonts w:cs="Arial"/>
        </w:rPr>
        <w:t>9,30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="00176556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807A7D">
        <w:rPr>
          <w:rFonts w:cs="Arial"/>
        </w:rPr>
        <w:t xml:space="preserve">Za predlagatelja: </w:t>
      </w:r>
      <w:r w:rsidR="00176556">
        <w:rPr>
          <w:rFonts w:cs="Arial"/>
        </w:rPr>
        <w:t>Željko Perčinlić, ŽDO u Puli.</w:t>
      </w:r>
    </w:p>
    <w:p w:rsidRPr="00BE62FB" w:rsidR="004F3811" w:rsidP="004F3811" w:rsidRDefault="00176556">
      <w:pPr>
        <w:jc w:val="both"/>
        <w:rPr>
          <w:rFonts w:cs="Arial"/>
        </w:rPr>
      </w:pPr>
      <w:r>
        <w:rPr>
          <w:rFonts w:cs="Arial"/>
        </w:rPr>
        <w:tab/>
        <w:t xml:space="preserve">Za dužnika: zz Zdenka Vukova. </w:t>
      </w:r>
      <w:r w:rsidR="008A08CE"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A0898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8A0898">
        <w:rPr>
          <w:rFonts w:cs="Arial"/>
        </w:rPr>
        <w:t xml:space="preserve">siječnja </w:t>
      </w:r>
      <w:r w:rsidRPr="00BE62FB">
        <w:rPr>
          <w:rFonts w:cs="Arial"/>
        </w:rPr>
        <w:t>20</w:t>
      </w:r>
      <w:r w:rsidR="00807A7D">
        <w:rPr>
          <w:rFonts w:cs="Arial"/>
        </w:rPr>
        <w:t>2</w:t>
      </w:r>
      <w:r w:rsidR="008A0898">
        <w:rPr>
          <w:rFonts w:cs="Arial"/>
        </w:rPr>
        <w:t>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8A0898" w:rsidP="001A18A5" w:rsidRDefault="001A18A5">
      <w:pPr>
        <w:ind w:right="-288"/>
        <w:jc w:val="both"/>
      </w:pPr>
      <w:r w:rsidRPr="00BE62FB">
        <w:rPr>
          <w:rFonts w:cs="Arial"/>
        </w:rPr>
        <w:tab/>
        <w:t xml:space="preserve">Uvidom u spis utvrđeno je da je </w:t>
      </w:r>
      <w:r w:rsidR="008A0898">
        <w:rPr>
          <w:rFonts w:cs="Arial"/>
        </w:rPr>
        <w:t xml:space="preserve">račun dužnika odblokiran a što je vidljivo iz dopisa Privredne banke Zagreb d.d. od 28. siječnja 2022. (list 54 spisa) te iz očevidnika neizvršenih osnova za plaćanje sa specifikacijom naplate FINA-e od 11. veljače 2022. </w:t>
      </w:r>
      <w:r w:rsidR="00D42892">
        <w:t xml:space="preserve"> </w:t>
      </w:r>
    </w:p>
    <w:p w:rsidRPr="008A0898" w:rsidR="00D42892" w:rsidP="001A18A5" w:rsidRDefault="00D42892">
      <w:pPr>
        <w:ind w:right="-288"/>
        <w:jc w:val="both"/>
      </w:pPr>
      <w:r>
        <w:t xml:space="preserve"> </w:t>
      </w:r>
    </w:p>
    <w:p w:rsidR="00807A7D" w:rsidP="00807A7D" w:rsidRDefault="00807A7D">
      <w:pPr>
        <w:ind w:right="-288"/>
        <w:jc w:val="both"/>
        <w:rPr>
          <w:rFonts w:cs="Arial"/>
        </w:rPr>
      </w:pPr>
    </w:p>
    <w:p w:rsidR="00807A7D" w:rsidP="00807A7D" w:rsidRDefault="008A08CE">
      <w:pPr>
        <w:ind w:right="-288"/>
        <w:jc w:val="both"/>
        <w:rPr>
          <w:rFonts w:cs="Arial"/>
        </w:rPr>
      </w:pPr>
      <w:r>
        <w:rPr>
          <w:rFonts w:cs="Arial"/>
        </w:rPr>
        <w:tab/>
      </w:r>
      <w:r w:rsidR="00D42892">
        <w:rPr>
          <w:rFonts w:cs="Arial"/>
        </w:rPr>
        <w:t>ZZ</w:t>
      </w:r>
      <w:r w:rsidR="00176556">
        <w:rPr>
          <w:rFonts w:cs="Arial"/>
        </w:rPr>
        <w:t xml:space="preserve"> dužnika dostavlja u spis popis imovine i obaveza dužnika kao i potvrdu FINA-e iz koje proizlazi da je račun dužnika deblokiran.</w:t>
      </w:r>
    </w:p>
    <w:p w:rsidRPr="00BE62FB" w:rsidR="004F3811" w:rsidP="008A08CE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8A0898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Donijet će se rješenje o obustavi postupka.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176556" w:rsidP="004F3811" w:rsidRDefault="00176556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D42892">
        <w:rPr>
          <w:rFonts w:cs="Arial"/>
        </w:rPr>
        <w:t>9:3</w:t>
      </w:r>
      <w:r w:rsidR="00D26A03">
        <w:rPr>
          <w:rFonts w:cs="Arial"/>
        </w:rPr>
        <w:t>7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8A08CE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8A08CE" w:rsidP="004F3811" w:rsidRDefault="008A08CE">
      <w:pPr>
        <w:ind w:left="1416" w:hanging="1416"/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Pr="00176556" w:rsidR="004F3811" w:rsidP="00176556" w:rsidRDefault="00176556">
      <w:pPr>
        <w:tabs>
          <w:tab w:val="left" w:pos="7890"/>
        </w:tabs>
        <w:ind w:right="-288"/>
        <w:jc w:val="both"/>
        <w:rPr>
          <w:rFonts w:cs="Arial"/>
        </w:rPr>
      </w:pPr>
      <w:r>
        <w:rPr>
          <w:rFonts w:ascii="Times New Roman" w:hAnsi="Times New Roman"/>
          <w:b/>
        </w:rPr>
        <w:tab/>
      </w:r>
      <w:r w:rsidRPr="00176556">
        <w:rPr>
          <w:rFonts w:cs="Arial"/>
        </w:rPr>
        <w:t>Dužnik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9454B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F9454B">
      <w:rPr>
        <w:rStyle w:val="Brojstranice"/>
        <w:rFonts w:ascii="Arial" w:hAnsi="Arial" w:cs="Arial"/>
      </w:rPr>
      <w:fldChar w:fldCharType="begin"/>
    </w:r>
    <w:r w:rsidRPr="00F9454B">
      <w:rPr>
        <w:rStyle w:val="Brojstranice"/>
        <w:rFonts w:ascii="Arial" w:hAnsi="Arial" w:cs="Arial"/>
      </w:rPr>
      <w:instrText xml:space="preserve">PAGE  </w:instrText>
    </w:r>
    <w:r w:rsidRPr="00F9454B">
      <w:rPr>
        <w:rStyle w:val="Brojstranice"/>
        <w:rFonts w:ascii="Arial" w:hAnsi="Arial" w:cs="Arial"/>
      </w:rPr>
      <w:fldChar w:fldCharType="separate"/>
    </w:r>
    <w:r w:rsidR="0074637D">
      <w:rPr>
        <w:rStyle w:val="Brojstranice"/>
        <w:rFonts w:ascii="Arial" w:hAnsi="Arial" w:cs="Arial"/>
        <w:noProof/>
      </w:rPr>
      <w:t>2</w:t>
    </w:r>
    <w:r w:rsidRPr="00F9454B">
      <w:rPr>
        <w:rStyle w:val="Brojstranice"/>
        <w:rFonts w:ascii="Arial" w:hAnsi="Arial" w:cs="Arial"/>
      </w:rPr>
      <w:fldChar w:fldCharType="end"/>
    </w:r>
  </w:p>
  <w:p w:rsidRPr="00BE62FB" w:rsidR="008A0898" w:rsidP="008A0898" w:rsidRDefault="008A0898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8/2022-12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A0898">
      <w:rPr>
        <w:rFonts w:ascii="Arial" w:hAnsi="Arial" w:cs="Arial"/>
      </w:rPr>
      <w:t>8/2022-12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4664D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76556"/>
    <w:rsid w:val="00185666"/>
    <w:rsid w:val="001A18A5"/>
    <w:rsid w:val="001A2D7B"/>
    <w:rsid w:val="001A7590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2A29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4637D"/>
    <w:rsid w:val="00753A24"/>
    <w:rsid w:val="00762F0D"/>
    <w:rsid w:val="00764C09"/>
    <w:rsid w:val="007F6861"/>
    <w:rsid w:val="008072B5"/>
    <w:rsid w:val="00807A7D"/>
    <w:rsid w:val="008145B5"/>
    <w:rsid w:val="0081659F"/>
    <w:rsid w:val="008357EF"/>
    <w:rsid w:val="00874813"/>
    <w:rsid w:val="00892205"/>
    <w:rsid w:val="008936AA"/>
    <w:rsid w:val="008A0898"/>
    <w:rsid w:val="008A08CE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26A03"/>
    <w:rsid w:val="00D42892"/>
    <w:rsid w:val="00DF0331"/>
    <w:rsid w:val="00E3781E"/>
    <w:rsid w:val="00E51C1E"/>
    <w:rsid w:val="00F54B6C"/>
    <w:rsid w:val="00F7305D"/>
    <w:rsid w:val="00F9454B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D26A0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D26A03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463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4637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4637D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4637D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4637D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veljače 2022.</izvorni_sadrzaj>
    <derivirana_varijabla naziv="DomainObject.StvarniPocetakDatum_1">11. veljače 2022.</derivirana_varijabla>
  </DomainObject.StvarniPocetakDatum>
  <DomainObject.StvarniZavrsetakDatum>
    <izvorni_sadrzaj>11. veljače 2022.</izvorni_sadrzaj>
    <derivirana_varijabla naziv="DomainObject.StvarniZavrsetakDatum_1">11. veljače 2022.</derivirana_varijabla>
  </DomainObject.StvarniZavrsetakDatum>
  <DomainObject.PlaniraniZavrsetakDatum>
    <izvorni_sadrzaj>11. veljače 2022.</izvorni_sadrzaj>
    <derivirana_varijabla naziv="DomainObject.PlaniraniZavrsetakDatum_1">11. veljače 2022.</derivirana_varijabla>
  </DomainObject.PlaniraniZavrsetakDatum>
  <DomainObject.PlaniraniPocetakDatum>
    <izvorni_sadrzaj>11. veljače 2022.</izvorni_sadrzaj>
    <derivirana_varijabla naziv="DomainObject.PlaniraniPocetakDatum_1">11. veljače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veljače 2022.</izvorni_sadrzaj>
    <derivirana_varijabla naziv="DomainObject.Zapisnik.DatumKreiranja_1">15. veljače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St-8/2022-12</izvorni_sadrzaj>
    <derivirana_varijabla naziv="DomainObject.Zapisnik.Oznaka_1">St-8/2022-12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2022.</izvorni_sadrzaj>
    <derivirana_varijabla naziv="DomainObject.Predmet.DatumOsnivanja_1">13.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St-8/2022</izvorni_sadrzaj>
    <derivirana_varijabla naziv="DomainObject.Predmet.OznakaBroj_1">St-8/2022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ABUEVE d.o.o. KARIGADOR zastupanog po punomoćniku Zdenka Vukoja</izvorni_sadrzaj>
    <derivirana_varijabla naziv="DomainObject.Predmet.ProtustrankaFormated_1">  ABUEVE d.o.o. KARIGADOR zastupanog po punomoćniku Zdenka Vukoja</derivirana_varijabla>
  </DomainObject.Predmet.ProtustrankaFormated>
  <DomainObject.Predmet.ProtustrankaFormatedOIB>
    <izvorni_sadrzaj>  ABUEVE d.o.o. KARIGADOR, OIB 47047965769 zastupanog po punomoćniku Zdenka Vukoja</izvorni_sadrzaj>
    <derivirana_varijabla naziv="DomainObject.Predmet.ProtustrankaFormatedOIB_1">  ABUEVE d.o.o. KARIGADOR, OIB 47047965769 zastupanog po punomoćniku Zdenka Vukoja</derivirana_varijabla>
  </DomainObject.Predmet.ProtustrankaFormatedOIB>
  <DomainObject.Predmet.ProtustrankaFormatedWithAdress>
    <izvorni_sadrzaj> ABUEVE d.o.o. KARIGADOR, Kras 69c, 52474 Karigador zastupanog po punomoćniku Zdenka Vukoja</izvorni_sadrzaj>
    <derivirana_varijabla naziv="DomainObject.Predmet.ProtustrankaFormatedWithAdress_1"> ABUEVE d.o.o. KARIGADOR, Kras 69c, 52474 Karigador zastupanog po punomoćniku Zdenka Vukoja</derivirana_varijabla>
  </DomainObject.Predmet.ProtustrankaFormatedWithAdress>
  <DomainObject.Predmet.ProtustrankaFormatedWithAdressOIB>
    <izvorni_sadrzaj> ABUEVE d.o.o. KARIGADOR, OIB 47047965769, Kras 69c, 52474 Karigador zastupanog po punomoćniku Zdenka Vukoja</izvorni_sadrzaj>
    <derivirana_varijabla naziv="DomainObject.Predmet.ProtustrankaFormatedWithAdressOIB_1"> ABUEVE d.o.o. KARIGADOR, OIB 47047965769, Kras 69c, 52474 Karigador zastupanog po punomoćniku Zdenka Vukoja</derivirana_varijabla>
  </DomainObject.Predmet.ProtustrankaFormatedWithAdressOIB>
  <DomainObject.Predmet.ProtustrankaWithAdress>
    <izvorni_sadrzaj>ABUEVE d.o.o. KARIGADOR Kras 69c, 52474 Karigador</izvorni_sadrzaj>
    <derivirana_varijabla naziv="DomainObject.Predmet.ProtustrankaWithAdress_1">ABUEVE d.o.o. KARIGADOR Kras 69c, 52474 Karigador</derivirana_varijabla>
  </DomainObject.Predmet.ProtustrankaWithAdress>
  <DomainObject.Predmet.ProtustrankaWithAdressOIB>
    <izvorni_sadrzaj>ABUEVE d.o.o. KARIGADOR, OIB 47047965769, Kras 69c, 52474 Karigador</izvorni_sadrzaj>
    <derivirana_varijabla naziv="DomainObject.Predmet.ProtustrankaWithAdressOIB_1">ABUEVE d.o.o. KARIGADOR, OIB 47047965769, Kras 69c, 52474 Karigador</derivirana_varijabla>
  </DomainObject.Predmet.ProtustrankaWithAdressOIB>
  <DomainObject.Predmet.ProtustrankaNazivFormated>
    <izvorni_sadrzaj>ABUEVE d.o.o. KARIGADOR</izvorni_sadrzaj>
    <derivirana_varijabla naziv="DomainObject.Predmet.ProtustrankaNazivFormated_1">ABUEVE d.o.o. KARIGADOR</derivirana_varijabla>
  </DomainObject.Predmet.ProtustrankaNazivFormated>
  <DomainObject.Predmet.ProtustrankaNazivFormatedOIB>
    <izvorni_sadrzaj>ABUEVE d.o.o. KARIGADOR, OIB 47047965769</izvorni_sadrzaj>
    <derivirana_varijabla naziv="DomainObject.Predmet.ProtustrankaNazivFormatedOIB_1">ABUEVE d.o.o. KARIGADOR, OIB 47047965769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 zastupanog po punomoćniku Županijsko državno odvjetništvo u Puli</izvorni_sadrzaj>
    <derivirana_varijabla naziv="DomainObject.Predmet.StrankaFormated_1">  Ministarstvo financija, Porezna uprava, Područni ured Pazin zastupanog po punomoćniku Županijsko državno odvjetništvo u Puli</derivirana_varijabla>
  </DomainObject.Predmet.StrankaFormated>
  <DomainObject.Predmet.StrankaFormatedOIB>
    <izvorni_sadrzaj>  Ministarstvo financija, Porezna uprava, Područni ured Pazin, OIB 52634238587 zastupanog po punomoćniku Županijsko državno odvjetništvo u Puli</izvorni_sadrzaj>
    <derivirana_varijabla naziv="DomainObject.Predmet.StrankaFormatedOIB_1">  Ministarstvo financija, Porezna uprava, Područni ured Pazin, OIB 52634238587 zastupanog po punomoćniku Županijsko državno odvjetništvo u Puli</derivirana_varijabla>
  </DomainObject.Predmet.StrankaFormatedOIB>
  <DomainObject.Predmet.StrankaFormatedWithAdress>
    <izvorni_sadrzaj> Ministarstvo financija, Porezna uprava, Područni ured Pazin, M. B. Rašana 2/4, 52000 Pazin zastupanog po punomoćniku Županijsko državno odvjetništvo u Puli</izvorni_sadrzaj>
    <derivirana_varijabla naziv="DomainObject.Predmet.StrankaFormatedWithAdress_1"> Ministarstvo financija, Porezna uprava, Područni ured Pazin, M. B. Rašana 2/4, 52000 Pazin zastupanog po punomoćniku Županijsko državno odvjetništvo u Puli</derivirana_varijabla>
  </DomainObject.Predmet.StrankaFormatedWithAdress>
  <DomainObject.Predmet.StrankaFormatedWithAdressOIB>
    <izvorni_sadrzaj> Ministarstvo financija, Porezna uprava, Područni ured Pazin, OIB 52634238587, M. B. Rašana 2/4, 52000 Pazin zastupanog po punomoćniku Županijsko državno odvjetništvo u Puli</izvorni_sadrzaj>
    <derivirana_varijabla naziv="DomainObject.Predmet.StrankaFormatedWithAdressOIB_1"> Ministarstvo financija, Porezna uprava, Područni ured Pazin, OIB 52634238587, M. B. Rašana 2/4, 52000 Pazin zastupanog po punomoćniku Županijsko državno odvjetništvo u Puli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52634238587, M. B. Rašana 2/4,52000 Pazin</izvorni_sadrzaj>
    <derivirana_varijabla naziv="DomainObject.Predmet.StrankaWithAdressOIB_1">Ministarstvo financija, Porezna uprava, Područni ured Pazin, OIB 52634238587,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52634238587</izvorni_sadrzaj>
    <derivirana_varijabla naziv="DomainObject.Predmet.StrankaNazivFormatedOIB_1">Ministarstvo financija, Porezna uprava, Područni ured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Ministarstvo financija, Porezna uprava, Područni ured Pazin zastupanog po punomoćniku Županijsko državno odvjetništvo u Puli</item>
    </izvorni_sadrzaj>
    <derivirana_varijabla naziv="DomainObject.Predmet.StrankaListFormated_1">
      <item>Ministarstvo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Ministarstvo financija, Porezna uprava, Područni ured Pazin, OIB 52634238587 zastupanog po punomoćniku Županijsko državno odvjetništvo u Puli</item>
    </izvorni_sadrzaj>
    <derivirana_varijabla naziv="DomainObject.Predmet.StrankaListFormatedOIB_1">
      <item>Ministarstvo financija, Porezna uprava, Područni ured Pazin, OIB 52634238587 zastupanog po punomoćniku Županijsko državno odvjetništvo u Puli</item>
    </derivirana_varijabla>
  </DomainObject.Predmet.StrankaListFormatedOIB>
  <DomainObject.Predmet.StrankaListFormatedWithAdress>
    <izvorni_sadrzaj>
      <item>Ministarstvo financija, Porezna uprava, Područni ured Pazin, M. B. Rašana 2/4, 52000 Pazin zastupanog po punomoćniku Županijsko državno odvjetništvo u Puli</item>
    </izvorni_sadrzaj>
    <derivirana_varijabla naziv="DomainObject.Predmet.StrankaListFormatedWithAdress_1">
      <item>Ministarstvo financija, Porezna uprava, Područni ured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Ministarstvo financija, Porezna uprava, Područni ured Pazin, OIB 52634238587, M. B. Rašana 2/4, 52000 Pazin zastupanog po punomoćniku Županijsko državno odvjetništvo u Puli</item>
    </izvorni_sadrzaj>
    <derivirana_varijabla naziv="DomainObject.Predmet.StrankaListFormatedWithAdressOIB_1">
      <item>Ministarstvo financija, Porezna uprava, Područni ured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52634238587</item>
    </izvorni_sadrzaj>
    <derivirana_varijabla naziv="DomainObject.Predmet.StrankaListNazivFormatedOIB_1">
      <item>Ministarstvo financija, Porezna uprava, Područni ured Pazin, OIB 52634238587</item>
    </derivirana_varijabla>
  </DomainObject.Predmet.StrankaListNazivFormatedOIB>
  <DomainObject.Predmet.ProtuStrankaListFormated>
    <izvorni_sadrzaj>
      <item>ABUEVE d.o.o. KARIGADOR zastupanog po punomoćniku Zdenka Vukoja</item>
    </izvorni_sadrzaj>
    <derivirana_varijabla naziv="DomainObject.Predmet.ProtuStrankaListFormated_1">
      <item>ABUEVE d.o.o. KARIGADOR zastupanog po punomoćniku Zdenka Vukoja</item>
    </derivirana_varijabla>
  </DomainObject.Predmet.ProtuStrankaListFormated>
  <DomainObject.Predmet.ProtuStrankaListFormatedOIB>
    <izvorni_sadrzaj>
      <item>ABUEVE d.o.o. KARIGADOR, OIB 47047965769 zastupanog po punomoćniku Zdenka Vukoja</item>
    </izvorni_sadrzaj>
    <derivirana_varijabla naziv="DomainObject.Predmet.ProtuStrankaListFormatedOIB_1">
      <item>ABUEVE d.o.o. KARIGADOR, OIB 47047965769 zastupanog po punomoćniku Zdenka Vukoja</item>
    </derivirana_varijabla>
  </DomainObject.Predmet.ProtuStrankaListFormatedOIB>
  <DomainObject.Predmet.ProtuStrankaListFormatedWithAdress>
    <izvorni_sadrzaj>
      <item>ABUEVE d.o.o. KARIGADOR, Kras 69c, 52474 Karigador zastupanog po punomoćniku Zdenka Vukoja</item>
    </izvorni_sadrzaj>
    <derivirana_varijabla naziv="DomainObject.Predmet.ProtuStrankaListFormatedWithAdress_1">
      <item>ABUEVE d.o.o. KARIGADOR, Kras 69c, 52474 Karigador zastupanog po punomoćniku Zdenka Vukoja</item>
    </derivirana_varijabla>
  </DomainObject.Predmet.ProtuStrankaListFormatedWithAdress>
  <DomainObject.Predmet.ProtuStrankaListFormatedWithAdressOIB>
    <izvorni_sadrzaj>
      <item>ABUEVE d.o.o. KARIGADOR, OIB 47047965769, Kras 69c, 52474 Karigador zastupanog po punomoćniku Zdenka Vukoja</item>
    </izvorni_sadrzaj>
    <derivirana_varijabla naziv="DomainObject.Predmet.ProtuStrankaListFormatedWithAdressOIB_1">
      <item>ABUEVE d.o.o. KARIGADOR, OIB 47047965769, Kras 69c, 52474 Karigador zastupanog po punomoćniku Zdenka Vukoja</item>
    </derivirana_varijabla>
  </DomainObject.Predmet.ProtuStrankaListFormatedWithAdressOIB>
  <DomainObject.Predmet.ProtuStrankaListNazivFormated>
    <izvorni_sadrzaj>
      <item>ABUEVE d.o.o. KARIGADOR</item>
    </izvorni_sadrzaj>
    <derivirana_varijabla naziv="DomainObject.Predmet.ProtuStrankaListNazivFormated_1">
      <item>ABUEVE d.o.o. KARIGADOR</item>
    </derivirana_varijabla>
  </DomainObject.Predmet.ProtuStrankaListNazivFormated>
  <DomainObject.Predmet.ProtuStrankaListNazivFormatedOIB>
    <izvorni_sadrzaj>
      <item>ABUEVE d.o.o. KARIGADOR, OIB 47047965769</item>
    </izvorni_sadrzaj>
    <derivirana_varijabla naziv="DomainObject.Predmet.ProtuStrankaListNazivFormatedOIB_1">
      <item>ABUEVE d.o.o. KARIGADOR, OIB 47047965769</item>
    </derivirana_varijabla>
  </DomainObject.Predmet.ProtuStrankaListNazivFormatedOIB>
  <DomainObject.Predmet.OstaliListFormated>
    <izvorni_sadrzaj>
      <item>Županijsko državno odvjetništvo u Puli punomoćnik sudionika u postupku Ministarstvo financija, Porezna uprava, Područni ured Pazin</item>
      <item>Zdenka Vukoja punomoćnica sudionika u postupku ABUEVE d.o.o. KARIGADOR</item>
    </izvorni_sadrzaj>
    <derivirana_varijabla naziv="DomainObject.Predmet.OstaliListFormated_1">
      <item>Županijsko državno odvjetništvo u Puli punomoćnik sudionika u postupku Ministarstvo financija, Porezna uprava, Područni ured Pazin</item>
      <item>Zdenka Vukoja punomoćnica sudionika u postupku ABUEVE d.o.o. KARIGADOR</item>
    </derivirana_varijabla>
  </DomainObject.Predmet.OstaliListFormated>
  <DomainObject.Predmet.OstaliListFormatedOIB>
    <izvorni_sadrzaj>
      <item>Županijsko državno odvjetništvo u Puli, OIB 69281755283 punomoćnik sudionika u postupku Ministarstvo financija, Porezna uprava, Područni ured Pazin</item>
      <item>Zdenka Vukoja, OIB 73424519051 punomoćnica sudionika u postupku ABUEVE d.o.o. KARIGADOR</item>
    </izvorni_sadrzaj>
    <derivirana_varijabla naziv="DomainObject.Predmet.OstaliListFormatedOIB_1">
      <item>Županijsko državno odvjetništvo u Puli, OIB 69281755283 punomoćnik sudionika u postupku Ministarstvo financija, Porezna uprava, Područni ured Pazin</item>
      <item>Zdenka Vukoja, OIB 73424519051 punomoćnica sudionika u postupku ABUEVE d.o.o. KARIGADOR</item>
    </derivirana_varijabla>
  </DomainObject.Predmet.OstaliListFormatedOIB>
  <DomainObject.Predmet.OstaliListFormatedWithAdress>
    <izvorni_sadrzaj>
      <item>Županijsko državno odvjetništvo u Puli, Kranjčevićeva 8, 52100 Pula punomoćnik sudionika u postupku Ministarstvo financija, Porezna uprava, Područni ured Pazin</item>
      <item>Zdenka Vukoja, Trg 76. Bataljuna 3, 34550 Pakrac punomoćnica sudionika u postupku ABUEVE d.o.o. KARIGADOR</item>
    </izvorni_sadrzaj>
    <derivirana_varijabla naziv="DomainObject.Predmet.OstaliListFormatedWithAdress_1">
      <item>Županijsko državno odvjetništvo u Puli, Kranjčevićeva 8, 52100 Pula punomoćnik sudionika u postupku Ministarstvo financija, Porezna uprava, Područni ured Pazin</item>
      <item>Zdenka Vukoja, Trg 76. Bataljuna 3, 34550 Pakrac punomoćnica sudionika u postupku ABUEVE d.o.o. KARIGADOR</item>
    </derivirana_varijabla>
  </DomainObject.Predmet.OstaliListFormatedWithAdress>
  <DomainObject.Predmet.OstaliListFormatedWithAdressOIB>
    <izvorni_sadrzaj>
      <item>Županijsko državno odvjetništvo u Puli, OIB 69281755283, Kranjčevićeva 8, 52100 Pula punomoćnik sudionika u postupku Ministarstvo financija, Porezna uprava, Područni ured Pazin</item>
      <item>Zdenka Vukoja, OIB 73424519051, Trg 76. Bataljuna 3, 34550 Pakrac punomoćnica sudionika u postupku ABUEVE d.o.o. KARIGADOR</item>
    </izvorni_sadrzaj>
    <derivirana_varijabla naziv="DomainObject.Predmet.OstaliListFormatedWithAdressOIB_1">
      <item>Županijsko državno odvjetništvo u Puli, OIB 69281755283, Kranjčevićeva 8, 52100 Pula punomoćnik sudionika u postupku Ministarstvo financija, Porezna uprava, Područni ured Pazin</item>
      <item>Zdenka Vukoja, OIB 73424519051, Trg 76. Bataljuna 3, 34550 Pakrac punomoćnica sudionika u postupku ABUEVE d.o.o. KARIGADOR</item>
    </derivirana_varijabla>
  </DomainObject.Predmet.OstaliListFormatedWithAdressOIB>
  <DomainObject.Predmet.OstaliListNazivFormated>
    <izvorni_sadrzaj>
      <item>Županijsko državno odvjetništvo u Puli</item>
      <item>Zdenka Vukoja</item>
    </izvorni_sadrzaj>
    <derivirana_varijabla naziv="DomainObject.Predmet.OstaliListNazivFormated_1">
      <item>Županijsko državno odvjetništvo u Puli</item>
      <item>Zdenka Vukoja</item>
    </derivirana_varijabla>
  </DomainObject.Predmet.OstaliListNazivFormated>
  <DomainObject.Predmet.OstaliListNazivFormatedOIB>
    <izvorni_sadrzaj>
      <item>Županijsko državno odvjetništvo u Puli, OIB 69281755283</item>
      <item>Zdenka Vukoja, OIB 73424519051</item>
    </izvorni_sadrzaj>
    <derivirana_varijabla naziv="DomainObject.Predmet.OstaliListNazivFormatedOIB_1">
      <item>Županijsko državno odvjetništvo u Puli, OIB 69281755283</item>
      <item>Zdenka Vukoja, OIB 73424519051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veljače 2022.</izvorni_sadrzaj>
    <derivirana_varijabla naziv="DomainObject.Datum_1">15. veljače 2022.</derivirana_varijabla>
  </DomainObject.Datum>
  <DomainObject.PoslovniBrojDokumenta>
    <izvorni_sadrzaj>St-8/2022-12</izvorni_sadrzaj>
    <derivirana_varijabla naziv="DomainObject.PoslovniBrojDokumenta_1">St-8/2022-12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ABUEVE d.o.o. KARIGADOR</izvorni_sadrzaj>
    <derivirana_varijabla naziv="DomainObject.Predmet.ProtustrankaIDrugi_1">ABUEVE d.o.o. KARIGADOR</derivirana_varijabla>
  </DomainObject.Predmet.ProtustrankaIDrugi>
  <DomainObject.Predmet.StrankaIDrugiAdressOIB>
    <izvorni_sadrzaj>Ministarstvo financija, Porezna uprava, Područni ured Pazin, OIB 52634238587, M. B. Rašana 2/4, 52000 Pazin</izvorni_sadrzaj>
    <derivirana_varijabla naziv="DomainObject.Predmet.StrankaIDrugiAdressOIB_1">Ministarstvo financija, Porezna uprava, Područni ured Pazin, OIB 52634238587, M. B. Rašana 2/4, 52000 Pazin</derivirana_varijabla>
  </DomainObject.Predmet.StrankaIDrugiAdressOIB>
  <DomainObject.Predmet.ProtustrankaIDrugiAdressOIB>
    <izvorni_sadrzaj>ABUEVE d.o.o. KARIGADOR, OIB 47047965769, Kras 69c, 52474 Karigador</izvorni_sadrzaj>
    <derivirana_varijabla naziv="DomainObject.Predmet.ProtustrankaIDrugiAdressOIB_1">ABUEVE d.o.o. KARIGADOR, OIB 47047965769, Kras 69c, 52474 Karigador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ABUEVE d.o.o. KARIGADOR</item>
      <item>Ministarstvo financija, Porezna uprava, Područni ured Pazin</item>
      <item>Županijsko državno odvjetništvo u Puli</item>
      <item>Zdenka Vukoja</item>
    </izvorni_sadrzaj>
    <derivirana_varijabla naziv="DomainObject.Predmet.SudioniciListNaziv_1">
      <item>ABUEVE d.o.o. KARIGADOR</item>
      <item>Ministarstvo financija, Porezna uprava, Područni ured Pazin</item>
      <item>Županijsko državno odvjetništvo u Puli</item>
      <item>Zdenka Vukoja</item>
    </derivirana_varijabla>
  </DomainObject.Predmet.SudioniciListNaziv>
  <DomainObject.Predmet.SudioniciListAdressOIB>
    <izvorni_sadrzaj>
      <item>ABUEVE d.o.o. KARIGADOR, OIB 47047965769, Kras 69c,52474 Karigador</item>
      <item>Ministarstvo financija, Porezna uprava, Područni ured Pazin, OIB 52634238587, M. B. Rašana 2/4,52000 Pazin</item>
      <item>Županijsko državno odvjetništvo u Puli, OIB 69281755283, Kranjčevićeva 8,52100 Pula</item>
      <item>Zdenka Vukoja, OIB 73424519051, Trg 76. Bataljuna 3,34550 Pakrac</item>
    </izvorni_sadrzaj>
    <derivirana_varijabla naziv="DomainObject.Predmet.SudioniciListAdressOIB_1">
      <item>ABUEVE d.o.o. KARIGADOR, OIB 47047965769, Kras 69c,52474 Karigador</item>
      <item>Ministarstvo financija, Porezna uprava, Područni ured Pazin, OIB 52634238587, M. B. Rašana 2/4,52000 Pazin</item>
      <item>Županijsko državno odvjetništvo u Puli, OIB 69281755283, Kranjčevićeva 8,52100 Pula</item>
      <item>Zdenka Vukoja, OIB 73424519051, Trg 76. Bataljuna 3,34550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47047965769</item>
      <item>, OIB 52634238587</item>
      <item>, OIB 69281755283</item>
      <item>, OIB 73424519051</item>
    </izvorni_sadrzaj>
    <derivirana_varijabla naziv="DomainObject.Predmet.SudioniciListNazivOIB_1">
      <item>, OIB 47047965769</item>
      <item>, OIB 52634238587</item>
      <item>, OIB 69281755283</item>
      <item>, OIB 73424519051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rujna 2021.</izvorni_sadrzaj>
    <derivirana_varijabla naziv="DomainObject.Predmet.DatumPocetkaProcesa_1">24.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7DC8D5-FA74-45D8-BFED-BD27DD7CCC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230</properties:Words>
  <properties:Characters>1259</properties:Characters>
  <properties:Lines>66</properties:Lines>
  <properties:Paragraphs>25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1552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2022-02-11T07:07:00Z</dcterms:created>
  <dc:creator>epincin</dc:creator>
  <cp:lastModifiedBy>Sanja Prodan</cp:lastModifiedBy>
  <cp:lastPrinted>2022-02-11T08:39:00Z</cp:lastPrinted>
  <dcterms:modified xmlns:xsi="http://www.w3.org/2001/XMLSchema-instance" xsi:type="dcterms:W3CDTF">2022-02-15T09:32:00Z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St-8/2022-12 / Zapisnik - Ročište radi rasprave o uvjetima za otvaranje steč. post. (St-8-2022-12 abueve (9,30).docx)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